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67B8" w:rsidRPr="006E67B8" w:rsidRDefault="006E67B8" w:rsidP="006E67B8">
      <w:pPr>
        <w:pStyle w:val="ABUeberschrift1JMF"/>
      </w:pPr>
      <w:r w:rsidRPr="006E67B8">
        <w:t>14.August 1987</w:t>
      </w:r>
    </w:p>
    <w:p w:rsidR="006E67B8" w:rsidRPr="006E67B8" w:rsidRDefault="006E67B8" w:rsidP="006E67B8">
      <w:pPr>
        <w:pStyle w:val="ABUeberschrift1JMF"/>
      </w:pPr>
      <w:r w:rsidRPr="006E67B8">
        <w:t xml:space="preserve">Flugblatt der Jüdischen Gruppe anläßlich der Begehung der Ausgrabung durch den Kulturausschuß </w:t>
      </w:r>
      <w:r>
        <w:t>der Stadtverordnetenversammlung</w:t>
      </w:r>
    </w:p>
    <w:p w:rsidR="00A36B8A" w:rsidRPr="00603EF7" w:rsidRDefault="006E67B8" w:rsidP="006E67B8">
      <w:pPr>
        <w:pStyle w:val="ABUeberschrift2JMF"/>
        <w:sectPr w:rsidR="00A36B8A" w:rsidRPr="00603EF7" w:rsidSect="003D5052">
          <w:headerReference w:type="default" r:id="rId11"/>
          <w:footerReference w:type="default" r:id="rId12"/>
          <w:headerReference w:type="first" r:id="rId13"/>
          <w:footerReference w:type="first" r:id="rId14"/>
          <w:pgSz w:w="11906" w:h="16838"/>
          <w:pgMar w:top="1418" w:right="1418" w:bottom="1134" w:left="1418" w:header="709" w:footer="227" w:gutter="0"/>
          <w:cols w:space="708"/>
          <w:docGrid w:linePitch="360"/>
        </w:sectPr>
      </w:pPr>
      <w:r w:rsidRPr="006E67B8">
        <w:t>Der Skandal Börneplatz</w:t>
      </w:r>
    </w:p>
    <w:p w:rsidR="00A36B8A" w:rsidRPr="00603EF7" w:rsidRDefault="006E67B8" w:rsidP="005C6A26">
      <w:pPr>
        <w:pStyle w:val="ABFliesstextJMF"/>
        <w:sectPr w:rsidR="00A36B8A" w:rsidRPr="00603EF7" w:rsidSect="00983504">
          <w:type w:val="continuous"/>
          <w:pgSz w:w="11906" w:h="16838"/>
          <w:pgMar w:top="1418" w:right="1418" w:bottom="1134" w:left="1418" w:header="709" w:footer="227" w:gutter="0"/>
          <w:lnNumType w:countBy="5" w:restart="newSection"/>
          <w:cols w:space="708"/>
          <w:titlePg/>
          <w:docGrid w:linePitch="360"/>
        </w:sectPr>
      </w:pPr>
      <w:r w:rsidRPr="006E67B8">
        <w:t>Die Baupläne der Stadtwerke auf dem Börneplatz drohen die jüngst ausgegrabenen unersetzlichen Denkmäler jüdischen Lebens in Frankfurt zu zerstören. Nachdem im Jahre 1938 die Synagogen brannten und im Jahre 1942 die letzten Juden aus Frankfurt deportiert wurden, endete die siebenhundertjährige Geschichte der Frankfurter Juden. Die nach dem 2.Weltkrieg in Frankfurt gegründete Jüdische Gemeinde besteht nur noch zu geringen Teilen aus ehemaligen Mitglieder</w:t>
      </w:r>
      <w:r w:rsidR="008330C9">
        <w:t>n der beiden Vorkriegsgemeinden</w:t>
      </w:r>
      <w:r w:rsidRPr="006E67B8">
        <w:t>. Der Neubau des jüdischen Gemeindezentrums in der Savignystraße trägt diesem Bruch Rechnung. Trotzdem sehen auch wir als nachgeborene Frankfurter Juden es als unsere Verpflichtung an, die steinernen Zeugen jüdischer Vergangenheit vor dem Vergessen zu bewahren und damit den Verfolgern nicht das letzte Wort zu lassen. Es geht weder um das bruchlose Anknüpfen an eine vernichtete Tradition noch um eine vorschnelle Wiederverwurzelung in Frankfurt. Dennoch: Jenseits aller Diskussionen um Normalität und Anormalität des deutsch-jüdischen Verhältnisses steht fest, daß eine Fortexistenz der jüdischen Gemeinschaft in Deutschland ohne den Bezug auf das deutsche Judentum unmöglich ist.  Die archäologischen Zeugnisse des Börneplatzes weisen auf Zusammenleben und Segregation, auf Kultur und Unkultur, auf positive und negative Seiten des deutsch-jüdischen Verhältnisses hin. […]  Die Zeugnisse am Börneplatz sind für uns Juden notwendig, um an unseren Traditionen fortzubauen und für die Nichtjuden unersetzbar, um der gemeinsamen Geschichte von Deutschen und Juden inne zu werden. Darum wenden wir uns, ermutigt durch den einmütigen Beschluß der Mitgliederversammlung der Jüdischen Gemeinde vom 9.August, in Demonstrationen, öffentlichen Aktionen und Diskussionen in dieser Frage an die Öffentlichkeit. Wir fordern einen sofortigen Baustopp.</w:t>
      </w:r>
    </w:p>
    <w:p w:rsidR="005C6A26" w:rsidRPr="006E67B8" w:rsidRDefault="006E67B8" w:rsidP="006E67B8">
      <w:pPr>
        <w:pStyle w:val="ABQuelleJMF"/>
      </w:pPr>
      <w:r w:rsidRPr="006E67B8">
        <w:t>Quelle: Michael Best (Hrsg.): Der Frankfurter Börneplatz. Zur Archäologie eines politischen Konflikts, Frankfurt: Fischer 1988, S. 54–56.</w:t>
      </w:r>
    </w:p>
    <w:p w:rsidR="006E67B8" w:rsidRPr="006E67B8" w:rsidRDefault="006E67B8" w:rsidP="006E67B8">
      <w:pPr>
        <w:pStyle w:val="ABArbeitsauftragJMF"/>
        <w:rPr>
          <w:b/>
        </w:rPr>
      </w:pPr>
      <w:r w:rsidRPr="006E67B8">
        <w:rPr>
          <w:b/>
        </w:rPr>
        <w:t>Arbeitsaufträge:</w:t>
      </w:r>
    </w:p>
    <w:p w:rsidR="006E67B8" w:rsidRPr="006E67B8" w:rsidRDefault="006E67B8" w:rsidP="006E67B8">
      <w:pPr>
        <w:pStyle w:val="ABArbeitsauftragJMF"/>
        <w:ind w:left="708" w:hanging="708"/>
      </w:pPr>
      <w:r w:rsidRPr="006E67B8">
        <w:t>1.</w:t>
      </w:r>
      <w:r w:rsidRPr="006E67B8">
        <w:tab/>
        <w:t>Fassen Sie die im Text genannten Argumente gegen den Bau des Kundenzentrums auf dem Börneplatz zusammen.</w:t>
      </w:r>
    </w:p>
    <w:p w:rsidR="00241DC1" w:rsidRPr="00241DC1" w:rsidRDefault="006E67B8" w:rsidP="0097048D">
      <w:pPr>
        <w:pStyle w:val="ABArbeitsauftragJMF"/>
        <w:ind w:left="708" w:hanging="708"/>
      </w:pPr>
      <w:r w:rsidRPr="006E67B8">
        <w:t>2.</w:t>
      </w:r>
      <w:r w:rsidRPr="006E67B8">
        <w:tab/>
        <w:t>Wer spricht? Nennen Sie die Perspektive aus der auf die Ausgrabungen geschaut wird.</w:t>
      </w:r>
      <w:bookmarkStart w:id="0" w:name="_GoBack"/>
      <w:bookmarkEnd w:id="0"/>
    </w:p>
    <w:sectPr w:rsidR="00241DC1" w:rsidRPr="00241DC1" w:rsidSect="003D5052">
      <w:type w:val="continuous"/>
      <w:pgSz w:w="11906" w:h="16838"/>
      <w:pgMar w:top="1417" w:right="1417" w:bottom="1134" w:left="1417"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7B8" w:rsidRDefault="006E67B8" w:rsidP="007B3A05">
      <w:pPr>
        <w:spacing w:line="240" w:lineRule="auto"/>
      </w:pPr>
      <w:r>
        <w:separator/>
      </w:r>
    </w:p>
  </w:endnote>
  <w:endnote w:type="continuationSeparator" w:id="0">
    <w:p w:rsidR="006E67B8" w:rsidRDefault="006E67B8" w:rsidP="007B3A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Libre Baskerville">
    <w:altName w:val="Times New Roman"/>
    <w:panose1 w:val="02000000000000000000"/>
    <w:charset w:val="00"/>
    <w:family w:val="modern"/>
    <w:notTrueType/>
    <w:pitch w:val="variable"/>
    <w:sig w:usb0="A00000BF" w:usb1="5000005B" w:usb2="00000000" w:usb3="00000000" w:csb0="00000093"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0ECB" w:rsidRPr="0011606E" w:rsidRDefault="003D5052"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672576" behindDoc="0" locked="0" layoutInCell="1" allowOverlap="1" wp14:anchorId="57FEC110" wp14:editId="18AF7DC9">
              <wp:simplePos x="0" y="0"/>
              <wp:positionH relativeFrom="column">
                <wp:posOffset>6185145</wp:posOffset>
              </wp:positionH>
              <wp:positionV relativeFrom="paragraph">
                <wp:posOffset>156161</wp:posOffset>
              </wp:positionV>
              <wp:extent cx="415159" cy="375745"/>
              <wp:effectExtent l="0" t="0" r="4445" b="5715"/>
              <wp:wrapNone/>
              <wp:docPr id="14" name="Textfeld 14"/>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noFill/>
                      </a:ln>
                    </wps:spPr>
                    <wps:txbx>
                      <w:txbxContent>
                        <w:p w:rsidR="003D5052" w:rsidRPr="003D5052" w:rsidRDefault="003D5052"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97048D">
                            <w:rPr>
                              <w:rFonts w:ascii="Baskerville Old Face" w:hAnsi="Baskerville Old Face"/>
                              <w:noProof/>
                              <w:sz w:val="22"/>
                              <w:szCs w:val="22"/>
                            </w:rPr>
                            <w:t>1</w:t>
                          </w:r>
                          <w:r w:rsidRPr="003D5052">
                            <w:rPr>
                              <w:rFonts w:ascii="Baskerville Old Face" w:hAnsi="Baskerville Old Fac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7FEC110" id="_x0000_t202" coordsize="21600,21600" o:spt="202" path="m,l,21600r21600,l21600,xe">
              <v:stroke joinstyle="miter"/>
              <v:path gradientshapeok="t" o:connecttype="rect"/>
            </v:shapetype>
            <v:shape id="Textfeld 14" o:spid="_x0000_s1026" type="#_x0000_t202" style="position:absolute;left:0;text-align:left;margin-left:487pt;margin-top:12.3pt;width:32.7pt;height:29.6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" fillcolor="white [3201]" stroked="f" strokeweight=".5pt">
              <v:textbox>
                <w:txbxContent>
                  <w:p w:rsidR="003D5052" w:rsidRPr="003D5052" w:rsidRDefault="003D5052"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97048D">
                      <w:rPr>
                        <w:rFonts w:ascii="Baskerville Old Face" w:hAnsi="Baskerville Old Face"/>
                        <w:noProof/>
                        <w:sz w:val="22"/>
                        <w:szCs w:val="22"/>
                      </w:rPr>
                      <w:t>1</w:t>
                    </w:r>
                    <w:r w:rsidRPr="003D5052">
                      <w:rPr>
                        <w:rFonts w:ascii="Baskerville Old Face" w:hAnsi="Baskerville Old Face"/>
                        <w:sz w:val="22"/>
                        <w:szCs w:val="22"/>
                      </w:rPr>
                      <w:fldChar w:fldCharType="end"/>
                    </w:r>
                  </w:p>
                </w:txbxContent>
              </v:textbox>
            </v:shape>
          </w:pict>
        </mc:Fallback>
      </mc:AlternateContent>
    </w:r>
  </w:p>
  <w:p w:rsidR="008D0ECB" w:rsidRPr="001F28B6" w:rsidRDefault="003D5052" w:rsidP="003D5052">
    <w:pPr>
      <w:pStyle w:val="ABFusszeileJMF"/>
    </w:pPr>
    <w:r w:rsidRPr="001F28B6">
      <w:rPr>
        <w:lang w:eastAsia="de-DE"/>
      </w:rPr>
      <mc:AlternateContent>
        <mc:Choice Requires="wps">
          <w:drawing>
            <wp:anchor distT="0" distB="0" distL="114300" distR="114300" simplePos="0" relativeHeight="251671552" behindDoc="0" locked="1" layoutInCell="1" allowOverlap="1" wp14:anchorId="6032A5D1" wp14:editId="07D11D76">
              <wp:simplePos x="0" y="0"/>
              <wp:positionH relativeFrom="margin">
                <wp:posOffset>-315595</wp:posOffset>
              </wp:positionH>
              <wp:positionV relativeFrom="page">
                <wp:posOffset>10001250</wp:posOffset>
              </wp:positionV>
              <wp:extent cx="6371590" cy="0"/>
              <wp:effectExtent l="0" t="0" r="29210" b="19050"/>
              <wp:wrapNone/>
              <wp:docPr id="15" name="Gerader Verbinder 2"/>
              <wp:cNvGraphicFramePr/>
              <a:graphic xmlns:a="http://schemas.openxmlformats.org/drawingml/2006/main">
                <a:graphicData uri="http://schemas.microsoft.com/office/word/2010/wordprocessingShape">
                  <wps:wsp>
                    <wps:cNvCnPr/>
                    <wps:spPr>
                      <a:xfrm>
                        <a:off x="0" y="0"/>
                        <a:ext cx="63715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2D1985" id="Gerader Verbinder 2"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85pt,787.5pt" to="476.8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" strokecolor="black [3213]" strokeweight=".5pt">
              <v:stroke joinstyle="miter"/>
              <w10:wrap anchorx="margin" anchory="page"/>
              <w10:anchorlock/>
            </v:line>
          </w:pict>
        </mc:Fallback>
      </mc:AlternateContent>
    </w:r>
    <w:r w:rsidRPr="001F28B6">
      <w:rPr>
        <w:lang w:eastAsia="de-DE"/>
      </w:rPr>
      <w:drawing>
        <wp:anchor distT="0" distB="0" distL="114300" distR="114300" simplePos="0" relativeHeight="251670528" behindDoc="0" locked="1" layoutInCell="1" allowOverlap="1" wp14:anchorId="12D572B8" wp14:editId="1E928106">
          <wp:simplePos x="0" y="0"/>
          <wp:positionH relativeFrom="margin">
            <wp:posOffset>37465</wp:posOffset>
          </wp:positionH>
          <wp:positionV relativeFrom="bottomMargin">
            <wp:posOffset>220980</wp:posOffset>
          </wp:positionV>
          <wp:extent cx="852805" cy="298450"/>
          <wp:effectExtent l="0" t="0" r="4445" b="6350"/>
          <wp:wrapSquare wrapText="bothSides"/>
          <wp:docPr id="16"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008330C9" w:rsidRPr="008330C9">
      <w:t>Dieser Text steht, wo nicht anders angegeben, un</w:t>
    </w:r>
    <w:r w:rsidR="00086B93">
      <w:t>ter der CC BY-SA 4.0-Lizenz. Die</w:t>
    </w:r>
    <w:r w:rsidR="008330C9" w:rsidRPr="008330C9">
      <w:t xml:space="preserve"> Name</w:t>
    </w:r>
    <w:r w:rsidR="00086B93">
      <w:t>n der Urheber*innen</w:t>
    </w:r>
    <w:r w:rsidR="008330C9" w:rsidRPr="008330C9">
      <w:t xml:space="preserve"> soll</w:t>
    </w:r>
    <w:r w:rsidR="00086B93">
      <w:t>en</w:t>
    </w:r>
    <w:r w:rsidR="008330C9" w:rsidRPr="008330C9">
      <w:t xml:space="preserve"> bei einer Weiterverwendung wie folgt genannt werden: Henning Gutfleisch und Sophie Schmidt, Jüdisches Museum Frankfurt.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783" w:rsidRPr="00E74F4E" w:rsidRDefault="003D5052" w:rsidP="00E74F4E">
    <w:pPr>
      <w:pStyle w:val="ABFusszeileJMF"/>
    </w:pPr>
    <w:r>
      <w:rPr>
        <w:lang w:eastAsia="de-DE"/>
      </w:rPr>
      <mc:AlternateContent>
        <mc:Choice Requires="wps">
          <w:drawing>
            <wp:anchor distT="0" distB="0" distL="114300" distR="114300" simplePos="0" relativeHeight="251668480" behindDoc="0" locked="0" layoutInCell="1" allowOverlap="1" wp14:anchorId="0D383639" wp14:editId="1FE5F2E2">
              <wp:simplePos x="0" y="0"/>
              <wp:positionH relativeFrom="column">
                <wp:posOffset>6151147</wp:posOffset>
              </wp:positionH>
              <wp:positionV relativeFrom="paragraph">
                <wp:posOffset>-140677</wp:posOffset>
              </wp:positionV>
              <wp:extent cx="415159" cy="375745"/>
              <wp:effectExtent l="0" t="0" r="23495" b="24765"/>
              <wp:wrapNone/>
              <wp:docPr id="1" name="Textfeld 1"/>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solidFill>
                          <a:prstClr val="black"/>
                        </a:solidFill>
                      </a:ln>
                    </wps:spPr>
                    <wps:txbx>
                      <w:txbxContent>
                        <w:p w:rsidR="003D5052" w:rsidRDefault="003D5052" w:rsidP="003D5052">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D383639" id="_x0000_t202" coordsize="21600,21600" o:spt="202" path="m,l,21600r21600,l21600,xe">
              <v:stroke joinstyle="miter"/>
              <v:path gradientshapeok="t" o:connecttype="rect"/>
            </v:shapetype>
            <v:shape id="Textfeld 1" o:spid="_x0000_s1027" type="#_x0000_t202" style="position:absolute;left:0;text-align:left;margin-left:484.35pt;margin-top:-11.1pt;width:32.7pt;height:29.6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" fillcolor="white [3201]" strokeweight=".5pt">
              <v:textbox>
                <w:txbxContent>
                  <w:p w:rsidR="003D5052" w:rsidRDefault="003D5052" w:rsidP="003D5052">
                    <w:r>
                      <w:fldChar w:fldCharType="begin"/>
                    </w:r>
                    <w:r>
                      <w:instrText>PAGE   \* MERGEFORMAT</w:instrText>
                    </w:r>
                    <w:r>
                      <w:fldChar w:fldCharType="separate"/>
                    </w:r>
                    <w:r>
                      <w:rPr>
                        <w:noProof/>
                      </w:rPr>
                      <w:t>1</w:t>
                    </w:r>
                    <w:r>
                      <w:fldChar w:fldCharType="end"/>
                    </w:r>
                  </w:p>
                </w:txbxContent>
              </v:textbox>
            </v:shape>
          </w:pict>
        </mc:Fallback>
      </mc:AlternateContent>
    </w:r>
    <w:r w:rsidR="00E74F4E" w:rsidRPr="00E74F4E">
      <w:rPr>
        <w:lang w:eastAsia="de-DE"/>
      </w:rPr>
      <mc:AlternateContent>
        <mc:Choice Requires="wps">
          <w:drawing>
            <wp:anchor distT="0" distB="0" distL="114300" distR="114300" simplePos="0" relativeHeight="251666432" behindDoc="0" locked="0" layoutInCell="1" allowOverlap="1" wp14:anchorId="09857E7A" wp14:editId="73EC87EF">
              <wp:simplePos x="0" y="0"/>
              <wp:positionH relativeFrom="margin">
                <wp:posOffset>-306705</wp:posOffset>
              </wp:positionH>
              <wp:positionV relativeFrom="paragraph">
                <wp:posOffset>-243277</wp:posOffset>
              </wp:positionV>
              <wp:extent cx="6372225" cy="0"/>
              <wp:effectExtent l="0" t="0" r="0" b="0"/>
              <wp:wrapNone/>
              <wp:docPr id="204794137"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7A0278" id="Gerader Verbinder 2"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" strokecolor="black [3213]" strokeweight=".5pt">
              <v:stroke joinstyle="miter"/>
              <w10:wrap anchorx="margin"/>
            </v:line>
          </w:pict>
        </mc:Fallback>
      </mc:AlternateContent>
    </w:r>
    <w:r w:rsidR="000C7E98" w:rsidRPr="00E74F4E">
      <w:rPr>
        <w:lang w:eastAsia="de-DE"/>
      </w:rPr>
      <w:drawing>
        <wp:anchor distT="0" distB="0" distL="114300" distR="114300" simplePos="0" relativeHeight="251664384" behindDoc="0" locked="1" layoutInCell="1" allowOverlap="1" wp14:anchorId="01A78E0F" wp14:editId="03731BDB">
          <wp:simplePos x="0" y="0"/>
          <wp:positionH relativeFrom="margin">
            <wp:posOffset>-277495</wp:posOffset>
          </wp:positionH>
          <wp:positionV relativeFrom="page">
            <wp:posOffset>10165080</wp:posOffset>
          </wp:positionV>
          <wp:extent cx="853440" cy="299720"/>
          <wp:effectExtent l="0" t="0" r="3810" b="5080"/>
          <wp:wrapSquare wrapText="bothSides"/>
          <wp:docPr id="10"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00944B3C" w:rsidRPr="00E74F4E">
      <w:t xml:space="preserve">Dieser Text steht, wo nicht anders angegeben, unter der </w:t>
    </w:r>
    <w:hyperlink r:id="rId2" w:history="1">
      <w:r w:rsidR="00944B3C" w:rsidRPr="00E74F4E">
        <w:rPr>
          <w:rStyle w:val="Hyperlink"/>
          <w:color w:val="auto"/>
          <w:u w:val="none"/>
        </w:rPr>
        <w:t>CC BY-SA 4.0-Lizenz</w:t>
      </w:r>
    </w:hyperlink>
    <w:r w:rsidR="00944B3C" w:rsidRPr="00E74F4E">
      <w:t xml:space="preserve">. Der Name des Urhebers soll bei einer Weiterverwendung wie folgt genannt werden: </w:t>
    </w:r>
    <w:r w:rsidR="00B71A1D" w:rsidRPr="00E74F4E">
      <w:t xml:space="preserve">Henning Gutfleisch, </w:t>
    </w:r>
    <w:hyperlink r:id="rId3" w:history="1">
      <w:r w:rsidR="00944B3C" w:rsidRPr="00E74F4E">
        <w:rPr>
          <w:rStyle w:val="Hyperlink"/>
          <w:color w:val="auto"/>
          <w:u w:val="none"/>
        </w:rPr>
        <w:t>Jüdisches Museum Frankfurt</w:t>
      </w:r>
    </w:hyperlink>
    <w:r w:rsidR="00944B3C" w:rsidRPr="00E74F4E">
      <w:t>.</w:t>
    </w:r>
    <w:r w:rsidR="00E806CB" w:rsidRPr="00E74F4E">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7B8" w:rsidRDefault="006E67B8" w:rsidP="007B3A05">
      <w:pPr>
        <w:spacing w:line="240" w:lineRule="auto"/>
      </w:pPr>
      <w:r>
        <w:separator/>
      </w:r>
    </w:p>
  </w:footnote>
  <w:footnote w:type="continuationSeparator" w:id="0">
    <w:p w:rsidR="006E67B8" w:rsidRDefault="006E67B8" w:rsidP="007B3A0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7B8" w:rsidRPr="006E67B8" w:rsidRDefault="006E67B8" w:rsidP="006E67B8">
    <w:pPr>
      <w:pStyle w:val="Kopfzeile"/>
    </w:pPr>
    <w:r w:rsidRPr="006E67B8">
      <w:rPr>
        <w:rFonts w:ascii="Libre Baskerville" w:hAnsi="Libre Baskerville"/>
        <w:b/>
        <w:bCs/>
        <w:sz w:val="14"/>
      </w:rPr>
      <w:t>Modul: Der Börneplatz – Gegenwart &amp; Geschichte</w:t>
    </w:r>
    <w:r w:rsidRPr="006E67B8">
      <w:rPr>
        <w:rFonts w:ascii="Libre Baskerville" w:hAnsi="Libre Baskerville"/>
        <w:b/>
        <w:bCs/>
        <w:sz w:val="14"/>
      </w:rPr>
      <w:t xml:space="preserve"> </w:t>
    </w:r>
    <w:r>
      <w:rPr>
        <w:rFonts w:ascii="Libre Baskerville" w:hAnsi="Libre Baskerville"/>
        <w:b/>
        <w:bCs/>
        <w:sz w:val="14"/>
      </w:rPr>
      <w:tab/>
    </w:r>
    <w:r>
      <w:rPr>
        <w:rFonts w:ascii="Libre Baskerville" w:hAnsi="Libre Baskerville"/>
        <w:b/>
        <w:bCs/>
        <w:sz w:val="14"/>
      </w:rPr>
      <w:tab/>
    </w:r>
    <w:r w:rsidR="00382ED1">
      <w:rPr>
        <w:rFonts w:ascii="Libre Baskerville" w:hAnsi="Libre Baskerville"/>
        <w:b/>
        <w:bCs/>
        <w:sz w:val="22"/>
      </w:rPr>
      <w:t>AB 2</w:t>
    </w:r>
    <w:r w:rsidRPr="006E67B8">
      <w:rPr>
        <w:rFonts w:ascii="Libre Baskerville" w:hAnsi="Libre Baskerville"/>
        <w:b/>
        <w:bCs/>
        <w:sz w:val="22"/>
      </w:rPr>
      <w:t>a</w:t>
    </w:r>
  </w:p>
  <w:p w:rsidR="003D5052" w:rsidRPr="006E67B8" w:rsidRDefault="006E67B8" w:rsidP="006E67B8">
    <w:pPr>
      <w:pStyle w:val="Kopfzeile"/>
    </w:pPr>
    <w:r w:rsidRPr="006E67B8">
      <w:rPr>
        <w:rFonts w:ascii="Libre Baskerville" w:hAnsi="Libre Baskerville"/>
        <w:b/>
        <w:bCs/>
        <w:sz w:val="14"/>
      </w:rPr>
      <w:t xml:space="preserve">Baustein 3: »Verschüttete Vergangenheit« – der Börneplatz-Konflikt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D99" w:rsidRPr="00996794" w:rsidRDefault="004C1D99"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00B71A1D" w:rsidRPr="005C6A26">
      <w:tab/>
    </w:r>
    <w:r w:rsidR="00B71A1D" w:rsidRPr="005C6A26">
      <w:tab/>
    </w:r>
    <w:r w:rsidR="00737F71">
      <w:tab/>
    </w:r>
    <w:r w:rsidR="00737F71">
      <w:tab/>
    </w:r>
    <w:r w:rsidR="00A30748" w:rsidRPr="00996794">
      <w:rPr>
        <w:rStyle w:val="ABKopfABJMF"/>
      </w:rPr>
      <w:t>A</w:t>
    </w:r>
    <w:r w:rsidR="009A5457" w:rsidRPr="009A5457">
      <w:rPr>
        <w:rStyle w:val="ABKopfABJMF"/>
        <w:spacing w:val="-20"/>
        <w:sz w:val="2"/>
      </w:rPr>
      <w:t> </w:t>
    </w:r>
    <w:r w:rsidRPr="00996794">
      <w:rPr>
        <w:rStyle w:val="ABKopfABJMF"/>
      </w:rPr>
      <w:t>B</w:t>
    </w:r>
    <w:r w:rsidR="00A30748" w:rsidRPr="00996794">
      <w:rPr>
        <w:rStyle w:val="ABKopfABJMF"/>
      </w:rPr>
      <w:t xml:space="preserve"> </w:t>
    </w:r>
    <w:r w:rsidRPr="00996794">
      <w:rPr>
        <w:rStyle w:val="ABKopfABJMF"/>
      </w:rPr>
      <w:t>1</w:t>
    </w:r>
  </w:p>
  <w:p w:rsidR="004C1D99" w:rsidRPr="009A5457" w:rsidRDefault="004C1D99" w:rsidP="005C6A26">
    <w:pPr>
      <w:pStyle w:val="ABKopfzeileJMF"/>
      <w:rPr>
        <w:rStyle w:val="ABKopfABJMF"/>
        <w:b w:val="0"/>
        <w:sz w:val="14"/>
        <w:szCs w:val="14"/>
      </w:rPr>
    </w:pPr>
    <w:r w:rsidRPr="005C6A26">
      <w:t>Baustein 2: Die Geschichte des Capitols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2776F4"/>
    <w:multiLevelType w:val="hybridMultilevel"/>
    <w:tmpl w:val="85021E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7B52A56"/>
    <w:multiLevelType w:val="hybridMultilevel"/>
    <w:tmpl w:val="C36215B0"/>
    <w:lvl w:ilvl="0" w:tplc="46A231F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7B8"/>
    <w:rsid w:val="000007F0"/>
    <w:rsid w:val="00021572"/>
    <w:rsid w:val="000400EB"/>
    <w:rsid w:val="00086B93"/>
    <w:rsid w:val="000B1A71"/>
    <w:rsid w:val="000B5EB0"/>
    <w:rsid w:val="000C7E98"/>
    <w:rsid w:val="000F5EBE"/>
    <w:rsid w:val="00110C6B"/>
    <w:rsid w:val="00113B8C"/>
    <w:rsid w:val="00115BAA"/>
    <w:rsid w:val="0011606E"/>
    <w:rsid w:val="00163DD4"/>
    <w:rsid w:val="00173298"/>
    <w:rsid w:val="00175ED3"/>
    <w:rsid w:val="00184743"/>
    <w:rsid w:val="001E26F5"/>
    <w:rsid w:val="001F28B6"/>
    <w:rsid w:val="002363A2"/>
    <w:rsid w:val="00241DC1"/>
    <w:rsid w:val="00243BD2"/>
    <w:rsid w:val="00245BE8"/>
    <w:rsid w:val="002558CF"/>
    <w:rsid w:val="002A4C6C"/>
    <w:rsid w:val="002C486D"/>
    <w:rsid w:val="00314002"/>
    <w:rsid w:val="00324A5B"/>
    <w:rsid w:val="00335954"/>
    <w:rsid w:val="00357783"/>
    <w:rsid w:val="003609BF"/>
    <w:rsid w:val="00362B09"/>
    <w:rsid w:val="003718E2"/>
    <w:rsid w:val="00382ED1"/>
    <w:rsid w:val="003A1909"/>
    <w:rsid w:val="003A3C06"/>
    <w:rsid w:val="003C0A3E"/>
    <w:rsid w:val="003D1BB0"/>
    <w:rsid w:val="003D5052"/>
    <w:rsid w:val="003E1F2F"/>
    <w:rsid w:val="003F0B94"/>
    <w:rsid w:val="004563A1"/>
    <w:rsid w:val="00480446"/>
    <w:rsid w:val="004B4496"/>
    <w:rsid w:val="004B5554"/>
    <w:rsid w:val="004C1D99"/>
    <w:rsid w:val="004D26BE"/>
    <w:rsid w:val="004D2BBD"/>
    <w:rsid w:val="004E35E4"/>
    <w:rsid w:val="00520CA4"/>
    <w:rsid w:val="0052497E"/>
    <w:rsid w:val="00541F5E"/>
    <w:rsid w:val="00555650"/>
    <w:rsid w:val="0057744A"/>
    <w:rsid w:val="005867A2"/>
    <w:rsid w:val="00597F3B"/>
    <w:rsid w:val="005C6A26"/>
    <w:rsid w:val="005C6CF0"/>
    <w:rsid w:val="005D781F"/>
    <w:rsid w:val="005F4512"/>
    <w:rsid w:val="00603EF7"/>
    <w:rsid w:val="006231C4"/>
    <w:rsid w:val="00630BD0"/>
    <w:rsid w:val="006B739B"/>
    <w:rsid w:val="006B7463"/>
    <w:rsid w:val="006C4EBA"/>
    <w:rsid w:val="006E675D"/>
    <w:rsid w:val="006E67B8"/>
    <w:rsid w:val="006F3671"/>
    <w:rsid w:val="00705ADD"/>
    <w:rsid w:val="00722A77"/>
    <w:rsid w:val="007269DC"/>
    <w:rsid w:val="0073211B"/>
    <w:rsid w:val="00737A65"/>
    <w:rsid w:val="00737F71"/>
    <w:rsid w:val="007410AB"/>
    <w:rsid w:val="0074256F"/>
    <w:rsid w:val="007875A0"/>
    <w:rsid w:val="007B3A05"/>
    <w:rsid w:val="007B5006"/>
    <w:rsid w:val="007B62D3"/>
    <w:rsid w:val="008330C9"/>
    <w:rsid w:val="008500C5"/>
    <w:rsid w:val="00852DFD"/>
    <w:rsid w:val="00865E40"/>
    <w:rsid w:val="00881871"/>
    <w:rsid w:val="00897AD1"/>
    <w:rsid w:val="008A2075"/>
    <w:rsid w:val="008D0ECB"/>
    <w:rsid w:val="008F337E"/>
    <w:rsid w:val="00917DD1"/>
    <w:rsid w:val="009355D0"/>
    <w:rsid w:val="00944293"/>
    <w:rsid w:val="00944B3C"/>
    <w:rsid w:val="009520BC"/>
    <w:rsid w:val="009667C3"/>
    <w:rsid w:val="0097048D"/>
    <w:rsid w:val="00983504"/>
    <w:rsid w:val="00987058"/>
    <w:rsid w:val="00996794"/>
    <w:rsid w:val="009A49BD"/>
    <w:rsid w:val="009A5457"/>
    <w:rsid w:val="009D4648"/>
    <w:rsid w:val="009F4FAC"/>
    <w:rsid w:val="00A046A4"/>
    <w:rsid w:val="00A30748"/>
    <w:rsid w:val="00A36B8A"/>
    <w:rsid w:val="00A80CBD"/>
    <w:rsid w:val="00A97F52"/>
    <w:rsid w:val="00AA79CC"/>
    <w:rsid w:val="00AB05AA"/>
    <w:rsid w:val="00AB4E25"/>
    <w:rsid w:val="00AC4AD7"/>
    <w:rsid w:val="00AE720D"/>
    <w:rsid w:val="00B202B4"/>
    <w:rsid w:val="00B23A7D"/>
    <w:rsid w:val="00B2451C"/>
    <w:rsid w:val="00B46C26"/>
    <w:rsid w:val="00B50E5D"/>
    <w:rsid w:val="00B557BB"/>
    <w:rsid w:val="00B60842"/>
    <w:rsid w:val="00B71A1D"/>
    <w:rsid w:val="00B71F0C"/>
    <w:rsid w:val="00B82AA7"/>
    <w:rsid w:val="00BA5736"/>
    <w:rsid w:val="00BB2780"/>
    <w:rsid w:val="00BB6A10"/>
    <w:rsid w:val="00BC23B2"/>
    <w:rsid w:val="00BD2C0E"/>
    <w:rsid w:val="00C1646C"/>
    <w:rsid w:val="00C37DF9"/>
    <w:rsid w:val="00C432B0"/>
    <w:rsid w:val="00C53E86"/>
    <w:rsid w:val="00C64F1A"/>
    <w:rsid w:val="00C703BF"/>
    <w:rsid w:val="00CA3C3F"/>
    <w:rsid w:val="00CA5B30"/>
    <w:rsid w:val="00CE463C"/>
    <w:rsid w:val="00CF1ABE"/>
    <w:rsid w:val="00D327D3"/>
    <w:rsid w:val="00D44BB4"/>
    <w:rsid w:val="00D53A5C"/>
    <w:rsid w:val="00D64116"/>
    <w:rsid w:val="00D70243"/>
    <w:rsid w:val="00D8765E"/>
    <w:rsid w:val="00D87881"/>
    <w:rsid w:val="00DB3ED7"/>
    <w:rsid w:val="00DE28F5"/>
    <w:rsid w:val="00E30508"/>
    <w:rsid w:val="00E74F4E"/>
    <w:rsid w:val="00E806CB"/>
    <w:rsid w:val="00EA104C"/>
    <w:rsid w:val="00EC13A6"/>
    <w:rsid w:val="00ED3F34"/>
    <w:rsid w:val="00ED78B9"/>
    <w:rsid w:val="00EE49AE"/>
    <w:rsid w:val="00EE505C"/>
    <w:rsid w:val="00F063F0"/>
    <w:rsid w:val="00F260C9"/>
    <w:rsid w:val="00F77AB5"/>
    <w:rsid w:val="00FA4195"/>
    <w:rsid w:val="00FD4C44"/>
    <w:rsid w:val="00FE2B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B7D8E4"/>
  <w15:chartTrackingRefBased/>
  <w15:docId w15:val="{F65014AB-7BA4-4F66-87A0-0442FC457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1606E"/>
    <w:pPr>
      <w:spacing w:after="0" w:line="360" w:lineRule="auto"/>
    </w:pPr>
    <w:rPr>
      <w:rFonts w:ascii="Times New Roman" w:hAnsi="Times New Roman" w:cs="Times New Roman"/>
    </w:rPr>
  </w:style>
  <w:style w:type="paragraph" w:styleId="berschrift1">
    <w:name w:val="heading 1"/>
    <w:basedOn w:val="Standard"/>
    <w:next w:val="Standard"/>
    <w:link w:val="berschrift1Zchn"/>
    <w:uiPriority w:val="9"/>
    <w:qFormat/>
    <w:rsid w:val="007B3A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B3A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B3A0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B3A0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B3A0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B3A05"/>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B3A05"/>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B3A05"/>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B3A05"/>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B3A0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B3A0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B3A0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B3A0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B3A0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B3A0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B3A0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B3A0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B3A05"/>
    <w:rPr>
      <w:rFonts w:eastAsiaTheme="majorEastAsia" w:cstheme="majorBidi"/>
      <w:color w:val="272727" w:themeColor="text1" w:themeTint="D8"/>
    </w:rPr>
  </w:style>
  <w:style w:type="paragraph" w:styleId="Titel">
    <w:name w:val="Title"/>
    <w:basedOn w:val="Standard"/>
    <w:next w:val="Standard"/>
    <w:link w:val="TitelZchn"/>
    <w:uiPriority w:val="10"/>
    <w:qFormat/>
    <w:rsid w:val="007B3A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B3A0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B3A0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B3A0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B3A0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B3A05"/>
    <w:rPr>
      <w:i/>
      <w:iCs/>
      <w:color w:val="404040" w:themeColor="text1" w:themeTint="BF"/>
    </w:rPr>
  </w:style>
  <w:style w:type="paragraph" w:styleId="Listenabsatz">
    <w:name w:val="List Paragraph"/>
    <w:basedOn w:val="Standard"/>
    <w:uiPriority w:val="34"/>
    <w:qFormat/>
    <w:rsid w:val="007B3A05"/>
    <w:pPr>
      <w:ind w:left="720"/>
      <w:contextualSpacing/>
    </w:pPr>
  </w:style>
  <w:style w:type="character" w:styleId="IntensiveHervorhebung">
    <w:name w:val="Intense Emphasis"/>
    <w:basedOn w:val="Absatz-Standardschriftart"/>
    <w:uiPriority w:val="21"/>
    <w:qFormat/>
    <w:rsid w:val="007B3A05"/>
    <w:rPr>
      <w:i/>
      <w:iCs/>
      <w:color w:val="0F4761" w:themeColor="accent1" w:themeShade="BF"/>
    </w:rPr>
  </w:style>
  <w:style w:type="paragraph" w:styleId="IntensivesZitat">
    <w:name w:val="Intense Quote"/>
    <w:basedOn w:val="Standard"/>
    <w:next w:val="Standard"/>
    <w:link w:val="IntensivesZitatZchn"/>
    <w:uiPriority w:val="30"/>
    <w:qFormat/>
    <w:rsid w:val="007B3A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B3A05"/>
    <w:rPr>
      <w:i/>
      <w:iCs/>
      <w:color w:val="0F4761" w:themeColor="accent1" w:themeShade="BF"/>
    </w:rPr>
  </w:style>
  <w:style w:type="character" w:styleId="IntensiverVerweis">
    <w:name w:val="Intense Reference"/>
    <w:basedOn w:val="Absatz-Standardschriftart"/>
    <w:uiPriority w:val="32"/>
    <w:qFormat/>
    <w:rsid w:val="007B3A05"/>
    <w:rPr>
      <w:b/>
      <w:bCs/>
      <w:smallCaps/>
      <w:color w:val="0F4761" w:themeColor="accent1" w:themeShade="BF"/>
      <w:spacing w:val="5"/>
    </w:rPr>
  </w:style>
  <w:style w:type="paragraph" w:styleId="Kopfzeile">
    <w:name w:val="header"/>
    <w:basedOn w:val="Standard"/>
    <w:link w:val="KopfzeileZchn"/>
    <w:uiPriority w:val="99"/>
    <w:unhideWhenUsed/>
    <w:rsid w:val="007B3A05"/>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7B3A05"/>
  </w:style>
  <w:style w:type="paragraph" w:styleId="Fuzeile">
    <w:name w:val="footer"/>
    <w:basedOn w:val="Standard"/>
    <w:link w:val="FuzeileZchn"/>
    <w:uiPriority w:val="99"/>
    <w:unhideWhenUsed/>
    <w:rsid w:val="007B3A05"/>
    <w:pPr>
      <w:tabs>
        <w:tab w:val="center" w:pos="4536"/>
        <w:tab w:val="right" w:pos="9072"/>
      </w:tabs>
      <w:spacing w:line="240" w:lineRule="auto"/>
    </w:pPr>
  </w:style>
  <w:style w:type="character" w:customStyle="1" w:styleId="FuzeileZchn">
    <w:name w:val="Fußzeile Zchn"/>
    <w:basedOn w:val="Absatz-Standardschriftart"/>
    <w:link w:val="Fuzeile"/>
    <w:uiPriority w:val="99"/>
    <w:rsid w:val="007B3A05"/>
  </w:style>
  <w:style w:type="character" w:styleId="Hyperlink">
    <w:name w:val="Hyperlink"/>
    <w:basedOn w:val="Absatz-Standardschriftart"/>
    <w:uiPriority w:val="99"/>
    <w:unhideWhenUsed/>
    <w:rsid w:val="007B3A05"/>
    <w:rPr>
      <w:color w:val="467886" w:themeColor="hyperlink"/>
      <w:u w:val="single"/>
    </w:rPr>
  </w:style>
  <w:style w:type="character" w:styleId="BesuchterLink">
    <w:name w:val="FollowedHyperlink"/>
    <w:basedOn w:val="Absatz-Standardschriftart"/>
    <w:uiPriority w:val="99"/>
    <w:semiHidden/>
    <w:unhideWhenUsed/>
    <w:rsid w:val="007B3A05"/>
    <w:rPr>
      <w:color w:val="96607D" w:themeColor="followedHyperlink"/>
      <w:u w:val="single"/>
    </w:rPr>
  </w:style>
  <w:style w:type="character" w:customStyle="1" w:styleId="NichtaufgelsteErwhnung1">
    <w:name w:val="Nicht aufgelöste Erwähnung1"/>
    <w:basedOn w:val="Absatz-Standardschriftart"/>
    <w:uiPriority w:val="99"/>
    <w:semiHidden/>
    <w:unhideWhenUsed/>
    <w:rsid w:val="00324A5B"/>
    <w:rPr>
      <w:color w:val="605E5C"/>
      <w:shd w:val="clear" w:color="auto" w:fill="E1DFDD"/>
    </w:rPr>
  </w:style>
  <w:style w:type="table" w:styleId="Tabellenraster">
    <w:name w:val="Table Grid"/>
    <w:basedOn w:val="NormaleTabelle"/>
    <w:uiPriority w:val="39"/>
    <w:rsid w:val="006B7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AE720D"/>
    <w:pPr>
      <w:spacing w:line="240" w:lineRule="auto"/>
    </w:pPr>
    <w:rPr>
      <w:sz w:val="20"/>
      <w:szCs w:val="20"/>
    </w:rPr>
  </w:style>
  <w:style w:type="character" w:customStyle="1" w:styleId="FunotentextZchn">
    <w:name w:val="Fußnotentext Zchn"/>
    <w:basedOn w:val="Absatz-Standardschriftart"/>
    <w:link w:val="Funotentext"/>
    <w:uiPriority w:val="99"/>
    <w:rsid w:val="00AE720D"/>
    <w:rPr>
      <w:rFonts w:ascii="Times New Roman" w:hAnsi="Times New Roman" w:cs="Times New Roman"/>
      <w:sz w:val="20"/>
      <w:szCs w:val="20"/>
    </w:rPr>
  </w:style>
  <w:style w:type="character" w:styleId="Funotenzeichen">
    <w:name w:val="footnote reference"/>
    <w:basedOn w:val="Absatz-Standardschriftart"/>
    <w:uiPriority w:val="99"/>
    <w:semiHidden/>
    <w:unhideWhenUsed/>
    <w:rsid w:val="00AE720D"/>
    <w:rPr>
      <w:vertAlign w:val="superscript"/>
    </w:rPr>
  </w:style>
  <w:style w:type="character" w:styleId="Kommentarzeichen">
    <w:name w:val="annotation reference"/>
    <w:basedOn w:val="Absatz-Standardschriftart"/>
    <w:uiPriority w:val="99"/>
    <w:semiHidden/>
    <w:unhideWhenUsed/>
    <w:rsid w:val="00AE720D"/>
    <w:rPr>
      <w:sz w:val="16"/>
      <w:szCs w:val="16"/>
    </w:rPr>
  </w:style>
  <w:style w:type="paragraph" w:styleId="Kommentartext">
    <w:name w:val="annotation text"/>
    <w:basedOn w:val="Standard"/>
    <w:link w:val="KommentartextZchn"/>
    <w:uiPriority w:val="99"/>
    <w:unhideWhenUsed/>
    <w:rsid w:val="00AE720D"/>
    <w:pPr>
      <w:spacing w:line="240" w:lineRule="auto"/>
    </w:pPr>
    <w:rPr>
      <w:sz w:val="20"/>
      <w:szCs w:val="20"/>
    </w:rPr>
  </w:style>
  <w:style w:type="character" w:customStyle="1" w:styleId="KommentartextZchn">
    <w:name w:val="Kommentartext Zchn"/>
    <w:basedOn w:val="Absatz-Standardschriftart"/>
    <w:link w:val="Kommentartext"/>
    <w:uiPriority w:val="99"/>
    <w:rsid w:val="00AE720D"/>
    <w:rPr>
      <w:rFonts w:ascii="Times New Roman" w:hAnsi="Times New Roman" w:cs="Times New Roman"/>
      <w:sz w:val="20"/>
      <w:szCs w:val="20"/>
    </w:rPr>
  </w:style>
  <w:style w:type="character" w:styleId="Zeilennummer">
    <w:name w:val="line number"/>
    <w:basedOn w:val="Absatz-Standardschriftart"/>
    <w:uiPriority w:val="99"/>
    <w:semiHidden/>
    <w:unhideWhenUsed/>
    <w:rsid w:val="009D4648"/>
  </w:style>
  <w:style w:type="paragraph" w:styleId="Kommentarthema">
    <w:name w:val="annotation subject"/>
    <w:basedOn w:val="Kommentartext"/>
    <w:next w:val="Kommentartext"/>
    <w:link w:val="KommentarthemaZchn"/>
    <w:uiPriority w:val="99"/>
    <w:semiHidden/>
    <w:unhideWhenUsed/>
    <w:rsid w:val="00A97F52"/>
    <w:rPr>
      <w:b/>
      <w:bCs/>
    </w:rPr>
  </w:style>
  <w:style w:type="character" w:customStyle="1" w:styleId="KommentarthemaZchn">
    <w:name w:val="Kommentarthema Zchn"/>
    <w:basedOn w:val="KommentartextZchn"/>
    <w:link w:val="Kommentarthema"/>
    <w:uiPriority w:val="99"/>
    <w:semiHidden/>
    <w:rsid w:val="00A97F52"/>
    <w:rPr>
      <w:rFonts w:ascii="Times New Roman" w:hAnsi="Times New Roman" w:cs="Times New Roman"/>
      <w:b/>
      <w:bCs/>
      <w:sz w:val="20"/>
      <w:szCs w:val="20"/>
    </w:rPr>
  </w:style>
  <w:style w:type="paragraph" w:styleId="Sprechblasentext">
    <w:name w:val="Balloon Text"/>
    <w:basedOn w:val="Standard"/>
    <w:link w:val="SprechblasentextZchn"/>
    <w:uiPriority w:val="99"/>
    <w:semiHidden/>
    <w:unhideWhenUsed/>
    <w:rsid w:val="00A97F5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97F52"/>
    <w:rPr>
      <w:rFonts w:ascii="Segoe UI" w:hAnsi="Segoe UI" w:cs="Segoe UI"/>
      <w:sz w:val="18"/>
      <w:szCs w:val="18"/>
    </w:rPr>
  </w:style>
  <w:style w:type="paragraph" w:customStyle="1" w:styleId="NameDatumJMF">
    <w:name w:val="Name Datum JMF"/>
    <w:basedOn w:val="Kopfzeile"/>
    <w:autoRedefine/>
    <w:qFormat/>
    <w:rsid w:val="00CF1ABE"/>
    <w:rPr>
      <w:rFonts w:asciiTheme="majorHAnsi" w:hAnsiTheme="majorHAnsi"/>
    </w:rPr>
  </w:style>
  <w:style w:type="paragraph" w:customStyle="1" w:styleId="ABKopfzeileJMF">
    <w:name w:val="AB Kopfzeile JMF"/>
    <w:basedOn w:val="Standard"/>
    <w:link w:val="ABKopfzeileJMFZchn"/>
    <w:qFormat/>
    <w:rsid w:val="002558CF"/>
    <w:pPr>
      <w:suppressLineNumbers/>
      <w:spacing w:line="276" w:lineRule="auto"/>
      <w:jc w:val="both"/>
    </w:pPr>
    <w:rPr>
      <w:rFonts w:ascii="Libre Baskerville" w:hAnsi="Libre Baskerville"/>
      <w:b/>
      <w:bCs/>
      <w:sz w:val="14"/>
    </w:rPr>
  </w:style>
  <w:style w:type="paragraph" w:customStyle="1" w:styleId="Test">
    <w:name w:val="Test"/>
    <w:basedOn w:val="ABKopfzeileJMF"/>
    <w:qFormat/>
    <w:rsid w:val="00C703BF"/>
  </w:style>
  <w:style w:type="character" w:customStyle="1" w:styleId="ABKopfzeileJMFZchn">
    <w:name w:val="AB Kopfzeile JMF Zchn"/>
    <w:basedOn w:val="Absatz-Standardschriftart"/>
    <w:link w:val="ABKopfzeileJMF"/>
    <w:rsid w:val="002558CF"/>
    <w:rPr>
      <w:rFonts w:ascii="Libre Baskerville" w:hAnsi="Libre Baskerville" w:cs="Times New Roman"/>
      <w:b/>
      <w:bCs/>
      <w:sz w:val="14"/>
    </w:rPr>
  </w:style>
  <w:style w:type="paragraph" w:customStyle="1" w:styleId="ABFliesstextJMF">
    <w:name w:val="AB Fliesstext JMF"/>
    <w:basedOn w:val="Standard"/>
    <w:qFormat/>
    <w:rsid w:val="00897AD1"/>
    <w:pPr>
      <w:spacing w:after="120" w:line="312" w:lineRule="auto"/>
      <w:jc w:val="both"/>
    </w:pPr>
    <w:rPr>
      <w:rFonts w:ascii="Libre Baskerville" w:hAnsi="Libre Baskerville"/>
      <w:sz w:val="22"/>
      <w:szCs w:val="22"/>
    </w:rPr>
  </w:style>
  <w:style w:type="paragraph" w:customStyle="1" w:styleId="ABUeberschrift2JMF">
    <w:name w:val="AB Ueberschrift 2 JMF"/>
    <w:basedOn w:val="ABFliesstextJMF"/>
    <w:qFormat/>
    <w:rsid w:val="00983504"/>
    <w:pPr>
      <w:spacing w:after="240" w:line="276" w:lineRule="auto"/>
    </w:pPr>
  </w:style>
  <w:style w:type="paragraph" w:customStyle="1" w:styleId="ABUeberschrift1JMF">
    <w:name w:val="AB Ueberschrift1 JMF"/>
    <w:basedOn w:val="ABFliesstextJMF"/>
    <w:qFormat/>
    <w:rsid w:val="002558CF"/>
    <w:pPr>
      <w:spacing w:before="400" w:after="240" w:line="240" w:lineRule="auto"/>
    </w:pPr>
    <w:rPr>
      <w:b/>
      <w:szCs w:val="32"/>
    </w:rPr>
  </w:style>
  <w:style w:type="paragraph" w:customStyle="1" w:styleId="ABQuelleJMF">
    <w:name w:val="AB Quelle JMF"/>
    <w:basedOn w:val="ABFliesstextJMF"/>
    <w:qFormat/>
    <w:rsid w:val="00A046A4"/>
    <w:pPr>
      <w:spacing w:after="480" w:line="276" w:lineRule="auto"/>
    </w:pPr>
    <w:rPr>
      <w:sz w:val="14"/>
    </w:rPr>
  </w:style>
  <w:style w:type="paragraph" w:customStyle="1" w:styleId="ABArbeitsauftragJMF">
    <w:name w:val="AB Arbeitsauftrag JMF"/>
    <w:basedOn w:val="ABFliesstextJMF"/>
    <w:qFormat/>
    <w:rsid w:val="00BC23B2"/>
    <w:pPr>
      <w:spacing w:after="60" w:line="240" w:lineRule="auto"/>
      <w:outlineLvl w:val="0"/>
    </w:pPr>
  </w:style>
  <w:style w:type="paragraph" w:customStyle="1" w:styleId="ABFussnoteJMF">
    <w:name w:val="AB Fussnote JMF"/>
    <w:basedOn w:val="ABFliesstextJMF"/>
    <w:qFormat/>
    <w:rsid w:val="00E74F4E"/>
    <w:pPr>
      <w:spacing w:line="240" w:lineRule="auto"/>
    </w:pPr>
    <w:rPr>
      <w:sz w:val="14"/>
    </w:rPr>
  </w:style>
  <w:style w:type="paragraph" w:customStyle="1" w:styleId="Formatvorlage1">
    <w:name w:val="Formatvorlage1"/>
    <w:basedOn w:val="ABFliesstextJMF"/>
    <w:qFormat/>
    <w:rsid w:val="00A046A4"/>
    <w:rPr>
      <w:noProof/>
      <w:sz w:val="14"/>
      <w:lang w:eastAsia="de-DE"/>
    </w:rPr>
  </w:style>
  <w:style w:type="paragraph" w:customStyle="1" w:styleId="ABFusszeileJMF">
    <w:name w:val="AB Fusszeile JMF"/>
    <w:basedOn w:val="ABFliesstextJMF"/>
    <w:qFormat/>
    <w:rsid w:val="001F28B6"/>
    <w:pPr>
      <w:spacing w:after="240" w:line="240" w:lineRule="auto"/>
    </w:pPr>
    <w:rPr>
      <w:noProof/>
      <w:sz w:val="10"/>
    </w:rPr>
  </w:style>
  <w:style w:type="character" w:customStyle="1" w:styleId="ABKopfABJMF">
    <w:name w:val="AB Kopf AB JMF"/>
    <w:basedOn w:val="Fett"/>
    <w:uiPriority w:val="1"/>
    <w:qFormat/>
    <w:rsid w:val="00996794"/>
    <w:rPr>
      <w:rFonts w:ascii="Libre Baskerville" w:hAnsi="Libre Baskerville"/>
      <w:b w:val="0"/>
      <w:bCs/>
      <w:sz w:val="22"/>
    </w:rPr>
  </w:style>
  <w:style w:type="character" w:styleId="Fett">
    <w:name w:val="Strong"/>
    <w:basedOn w:val="Absatz-Standardschriftart"/>
    <w:uiPriority w:val="22"/>
    <w:qFormat/>
    <w:rsid w:val="009967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Vorlage-Arbeitsblaetter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E41EDD3E864E449D39C78B379F6C87" ma:contentTypeVersion="5" ma:contentTypeDescription="Create a new document." ma:contentTypeScope="" ma:versionID="ea6915769fdcfc5341ea849943bcf64b">
  <xsd:schema xmlns:xsd="http://www.w3.org/2001/XMLSchema" xmlns:xs="http://www.w3.org/2001/XMLSchema" xmlns:p="http://schemas.microsoft.com/office/2006/metadata/properties" xmlns:ns3="28ca407f-0d36-448a-a296-295af1c691d6" targetNamespace="http://schemas.microsoft.com/office/2006/metadata/properties" ma:root="true" ma:fieldsID="9232fc0acc1f461357390583f44af0c7" ns3:_="">
    <xsd:import namespace="28ca407f-0d36-448a-a296-295af1c691d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ca407f-0d36-448a-a296-295af1c691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C1153-18AE-4A96-8BCE-529E0F83FEB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28ca407f-0d36-448a-a296-295af1c691d6"/>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770D13E-6E96-4806-8AD4-4B9E7A908717}">
  <ds:schemaRefs>
    <ds:schemaRef ds:uri="http://schemas.microsoft.com/sharepoint/v3/contenttype/forms"/>
  </ds:schemaRefs>
</ds:datastoreItem>
</file>

<file path=customXml/itemProps3.xml><?xml version="1.0" encoding="utf-8"?>
<ds:datastoreItem xmlns:ds="http://schemas.openxmlformats.org/officeDocument/2006/customXml" ds:itemID="{C6D7D934-D334-4C2D-9F46-DF8B7DA9D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ca407f-0d36-448a-a296-295af1c691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FC78C9-D0AC-4D50-8897-23FA200FE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Vorlage-Arbeitsblaetter1.dotx</Template>
  <TotalTime>0</TotalTime>
  <Pages>1</Pages>
  <Words>320</Words>
  <Characters>2021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Sophie</dc:creator>
  <cp:keywords/>
  <dc:description/>
  <cp:lastModifiedBy>Schmidt, Sophie</cp:lastModifiedBy>
  <cp:revision>4</cp:revision>
  <cp:lastPrinted>2025-02-25T10:55:00Z</cp:lastPrinted>
  <dcterms:created xsi:type="dcterms:W3CDTF">2025-03-11T02:31:00Z</dcterms:created>
  <dcterms:modified xsi:type="dcterms:W3CDTF">2025-03-11T02:42:00Z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0x01010097E41EDD3E864E449D39C78B379F6C87</vt:lpwstr>
  </property>
</Properties>
</file>